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FB" w:rsidRDefault="008967FB" w:rsidP="008967F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Eleanor AMERYS</w:t>
      </w:r>
      <w:r>
        <w:rPr>
          <w:rStyle w:val="Hyperlink"/>
          <w:color w:val="auto"/>
          <w:u w:val="none"/>
        </w:rPr>
        <w:t xml:space="preserve">       (fl.1490)</w:t>
      </w:r>
    </w:p>
    <w:p w:rsidR="008967FB" w:rsidRDefault="008967FB" w:rsidP="008967F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8967FB" w:rsidRDefault="008967FB" w:rsidP="008967F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8967FB" w:rsidRDefault="008967FB" w:rsidP="008967F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Daughter of Richard </w:t>
      </w:r>
      <w:proofErr w:type="spellStart"/>
      <w:proofErr w:type="gramStart"/>
      <w:r>
        <w:rPr>
          <w:rStyle w:val="Hyperlink"/>
          <w:color w:val="auto"/>
          <w:u w:val="none"/>
        </w:rPr>
        <w:t>Amerys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   (H.P.p.53)</w:t>
      </w:r>
    </w:p>
    <w:p w:rsidR="008967FB" w:rsidRDefault="008967FB" w:rsidP="008967F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William </w:t>
      </w:r>
      <w:proofErr w:type="spellStart"/>
      <w:proofErr w:type="gramStart"/>
      <w:r>
        <w:rPr>
          <w:rStyle w:val="Hyperlink"/>
          <w:color w:val="auto"/>
          <w:u w:val="none"/>
        </w:rPr>
        <w:t>Baynham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d.ca.1520)(q.v.).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8967FB" w:rsidRDefault="008967FB" w:rsidP="008967F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8967FB" w:rsidRDefault="008967FB" w:rsidP="008967F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8967FB" w:rsidRDefault="008967FB" w:rsidP="008967F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7FB" w:rsidRDefault="008967FB" w:rsidP="00920DE3">
      <w:pPr>
        <w:spacing w:after="0" w:line="240" w:lineRule="auto"/>
      </w:pPr>
      <w:r>
        <w:separator/>
      </w:r>
    </w:p>
  </w:endnote>
  <w:endnote w:type="continuationSeparator" w:id="0">
    <w:p w:rsidR="008967FB" w:rsidRDefault="008967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7FB" w:rsidRDefault="008967FB" w:rsidP="00920DE3">
      <w:pPr>
        <w:spacing w:after="0" w:line="240" w:lineRule="auto"/>
      </w:pPr>
      <w:r>
        <w:separator/>
      </w:r>
    </w:p>
  </w:footnote>
  <w:footnote w:type="continuationSeparator" w:id="0">
    <w:p w:rsidR="008967FB" w:rsidRDefault="008967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FB"/>
    <w:rsid w:val="00120749"/>
    <w:rsid w:val="00624CAE"/>
    <w:rsid w:val="008967F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967F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967F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2015-05-10T17:37:00Z</dcterms:created>
  <dcterms:modified xsi:type="dcterms:W3CDTF">2015-05-10T17:37:00Z</dcterms:modified>
</cp:coreProperties>
</file>